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3DCBDA" w14:textId="03FD4CD8" w:rsidR="009953BC" w:rsidRDefault="009953BC" w:rsidP="009953BC">
      <w:pPr>
        <w:pStyle w:val="NoSpacing"/>
      </w:pPr>
      <w:r>
        <w:rPr>
          <w:u w:val="single"/>
        </w:rPr>
        <w:t>Walter GODE</w:t>
      </w:r>
      <w:r>
        <w:t xml:space="preserve">       </w:t>
      </w:r>
      <w:r>
        <w:t>(fl.14</w:t>
      </w:r>
      <w:r>
        <w:t>06</w:t>
      </w:r>
      <w:r>
        <w:t>)</w:t>
      </w:r>
    </w:p>
    <w:p w14:paraId="1DC243F6" w14:textId="77777777" w:rsidR="009953BC" w:rsidRDefault="009953BC" w:rsidP="009953BC">
      <w:pPr>
        <w:pStyle w:val="NoSpacing"/>
      </w:pPr>
      <w:r>
        <w:t>of the diocese of Exeter.</w:t>
      </w:r>
    </w:p>
    <w:p w14:paraId="40B5FF12" w14:textId="77777777" w:rsidR="009953BC" w:rsidRDefault="009953BC" w:rsidP="009953BC">
      <w:pPr>
        <w:pStyle w:val="NoSpacing"/>
      </w:pPr>
    </w:p>
    <w:p w14:paraId="2107330D" w14:textId="77777777" w:rsidR="009953BC" w:rsidRDefault="009953BC" w:rsidP="009953BC">
      <w:pPr>
        <w:pStyle w:val="NoSpacing"/>
      </w:pPr>
    </w:p>
    <w:p w14:paraId="2C3E4793" w14:textId="4BCFBA05" w:rsidR="009953BC" w:rsidRDefault="009953BC" w:rsidP="009953BC">
      <w:pPr>
        <w:pStyle w:val="NoSpacing"/>
      </w:pPr>
      <w:r>
        <w:t>18 Dec.1406</w:t>
      </w:r>
      <w:r>
        <w:tab/>
        <w:t>He was ordained to his first tonsure</w:t>
      </w:r>
      <w:r>
        <w:t>.</w:t>
      </w:r>
    </w:p>
    <w:p w14:paraId="6C4CA1AD" w14:textId="1E3FE64C" w:rsidR="009953BC" w:rsidRDefault="009953BC" w:rsidP="009953BC">
      <w:pPr>
        <w:pStyle w:val="NoSpacing"/>
      </w:pPr>
      <w:r>
        <w:tab/>
      </w:r>
      <w:r>
        <w:tab/>
        <w:t>(“Stafford Register” pp.432 and 42</w:t>
      </w:r>
      <w:r>
        <w:t>6</w:t>
      </w:r>
      <w:r>
        <w:t>)</w:t>
      </w:r>
    </w:p>
    <w:p w14:paraId="52E34A6E" w14:textId="77777777" w:rsidR="009953BC" w:rsidRDefault="009953BC" w:rsidP="009953BC">
      <w:pPr>
        <w:pStyle w:val="NoSpacing"/>
      </w:pPr>
    </w:p>
    <w:p w14:paraId="74AB3D0B" w14:textId="77777777" w:rsidR="009953BC" w:rsidRDefault="009953BC" w:rsidP="009953BC">
      <w:pPr>
        <w:pStyle w:val="NoSpacing"/>
      </w:pPr>
    </w:p>
    <w:p w14:paraId="6851BC17" w14:textId="77777777" w:rsidR="009953BC" w:rsidRPr="00552F17" w:rsidRDefault="009953BC" w:rsidP="009953BC">
      <w:pPr>
        <w:pStyle w:val="NoSpacing"/>
      </w:pPr>
      <w:r>
        <w:t>24 September 2019</w:t>
      </w:r>
    </w:p>
    <w:p w14:paraId="0D7FC089" w14:textId="5C18D8B0" w:rsidR="006B2F86" w:rsidRPr="009953BC" w:rsidRDefault="009953BC" w:rsidP="00E71FC3">
      <w:pPr>
        <w:pStyle w:val="NoSpacing"/>
      </w:pPr>
      <w:bookmarkStart w:id="0" w:name="_GoBack"/>
      <w:bookmarkEnd w:id="0"/>
    </w:p>
    <w:sectPr w:rsidR="006B2F86" w:rsidRPr="009953B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4DEEF7" w14:textId="77777777" w:rsidR="009953BC" w:rsidRDefault="009953BC" w:rsidP="00E71FC3">
      <w:pPr>
        <w:spacing w:after="0" w:line="240" w:lineRule="auto"/>
      </w:pPr>
      <w:r>
        <w:separator/>
      </w:r>
    </w:p>
  </w:endnote>
  <w:endnote w:type="continuationSeparator" w:id="0">
    <w:p w14:paraId="12675712" w14:textId="77777777" w:rsidR="009953BC" w:rsidRDefault="009953B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FAF4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9FA6B" w14:textId="77777777" w:rsidR="009953BC" w:rsidRDefault="009953BC" w:rsidP="00E71FC3">
      <w:pPr>
        <w:spacing w:after="0" w:line="240" w:lineRule="auto"/>
      </w:pPr>
      <w:r>
        <w:separator/>
      </w:r>
    </w:p>
  </w:footnote>
  <w:footnote w:type="continuationSeparator" w:id="0">
    <w:p w14:paraId="2F22C79E" w14:textId="77777777" w:rsidR="009953BC" w:rsidRDefault="009953B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3BC"/>
    <w:rsid w:val="001A7C09"/>
    <w:rsid w:val="00577BD5"/>
    <w:rsid w:val="00656CBA"/>
    <w:rsid w:val="006A1F77"/>
    <w:rsid w:val="00733BE7"/>
    <w:rsid w:val="009953B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A03BE"/>
  <w15:chartTrackingRefBased/>
  <w15:docId w15:val="{5477007E-1D6E-400F-B87E-1D3ED6EB1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2019-09-24T20:22:00Z</dcterms:created>
  <dcterms:modified xsi:type="dcterms:W3CDTF">2019-09-24T20:24:00Z</dcterms:modified>
</cp:coreProperties>
</file>